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61"/>
        <w:tblW w:w="14850" w:type="dxa"/>
        <w:tblLook w:val="01E0"/>
      </w:tblPr>
      <w:tblGrid>
        <w:gridCol w:w="9747"/>
        <w:gridCol w:w="5103"/>
      </w:tblGrid>
      <w:tr w:rsidR="00F96761" w:rsidRPr="00BE15A8" w:rsidTr="0042300E">
        <w:tc>
          <w:tcPr>
            <w:tcW w:w="9747" w:type="dxa"/>
          </w:tcPr>
          <w:p w:rsidR="00F96761" w:rsidRPr="00BE15A8" w:rsidRDefault="00F96761" w:rsidP="004230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96761" w:rsidRPr="00BE15A8" w:rsidRDefault="00F96761" w:rsidP="0042300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5A8">
              <w:rPr>
                <w:rFonts w:ascii="Times New Roman" w:hAnsi="Times New Roman"/>
                <w:sz w:val="28"/>
                <w:szCs w:val="28"/>
              </w:rPr>
              <w:t xml:space="preserve">ПРИЛОЖЕНИЕ № 1 </w:t>
            </w:r>
          </w:p>
          <w:p w:rsidR="00F96761" w:rsidRPr="00BE15A8" w:rsidRDefault="00F96761" w:rsidP="0042300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5A8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F96761" w:rsidRPr="00BE15A8" w:rsidRDefault="00F96761" w:rsidP="0042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15A8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Щербиновского района </w:t>
            </w:r>
          </w:p>
          <w:p w:rsidR="00F96761" w:rsidRPr="00BE15A8" w:rsidRDefault="00F96761" w:rsidP="00423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8"/>
                <w:szCs w:val="28"/>
              </w:rPr>
              <w:t xml:space="preserve">«Развитие физической культуры и спорта в </w:t>
            </w:r>
            <w:r w:rsidRPr="00BE15A8">
              <w:rPr>
                <w:rFonts w:ascii="Times New Roman" w:hAnsi="Times New Roman"/>
                <w:sz w:val="28"/>
                <w:szCs w:val="28"/>
                <w:lang w:eastAsia="ar-SA"/>
              </w:rPr>
              <w:t>Глафировском сельском поселении Щербиновского района</w:t>
            </w:r>
            <w:r w:rsidRPr="00BE15A8">
              <w:rPr>
                <w:rFonts w:ascii="Times New Roman" w:hAnsi="Times New Roman"/>
                <w:sz w:val="28"/>
                <w:szCs w:val="28"/>
              </w:rPr>
              <w:t>»</w:t>
            </w:r>
            <w:r w:rsidRPr="00BE1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96761" w:rsidRDefault="00F96761" w:rsidP="0042300E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F96761" w:rsidRDefault="00F96761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96761" w:rsidRDefault="00F96761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96761" w:rsidRDefault="00F96761" w:rsidP="0042300E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F96761" w:rsidRDefault="00F96761" w:rsidP="0042300E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29.11.2024 № 107</w:t>
      </w:r>
    </w:p>
    <w:p w:rsidR="00F96761" w:rsidRDefault="00F96761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96761" w:rsidRDefault="00F96761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96761" w:rsidRPr="004F6CD4" w:rsidRDefault="00F96761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96761" w:rsidRPr="001036DA" w:rsidRDefault="00F96761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36DA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F96761" w:rsidRPr="001036DA" w:rsidRDefault="00F96761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36DA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F96761" w:rsidRPr="001036DA" w:rsidRDefault="00F96761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36DA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1036DA">
        <w:rPr>
          <w:rFonts w:ascii="Times New Roman" w:hAnsi="Times New Roman"/>
          <w:b/>
          <w:sz w:val="28"/>
          <w:szCs w:val="28"/>
        </w:rPr>
        <w:t xml:space="preserve">Развитие физической культуры и спорта в </w:t>
      </w:r>
      <w:r w:rsidRPr="001036DA">
        <w:rPr>
          <w:rFonts w:ascii="Times New Roman" w:hAnsi="Times New Roman"/>
          <w:b/>
          <w:sz w:val="28"/>
          <w:szCs w:val="28"/>
          <w:lang w:eastAsia="ar-SA"/>
        </w:rPr>
        <w:t>Глафировском сельском поселении Щербиновского района</w:t>
      </w:r>
      <w:r w:rsidRPr="001036DA">
        <w:rPr>
          <w:rFonts w:ascii="Times New Roman" w:hAnsi="Times New Roman"/>
          <w:b/>
          <w:sz w:val="28"/>
          <w:szCs w:val="28"/>
        </w:rPr>
        <w:t xml:space="preserve">» </w:t>
      </w:r>
    </w:p>
    <w:p w:rsidR="00F96761" w:rsidRPr="009B3E71" w:rsidRDefault="00F96761" w:rsidP="00192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5388"/>
        <w:gridCol w:w="1418"/>
        <w:gridCol w:w="1134"/>
        <w:gridCol w:w="1134"/>
        <w:gridCol w:w="1134"/>
        <w:gridCol w:w="1134"/>
        <w:gridCol w:w="1276"/>
        <w:gridCol w:w="1134"/>
      </w:tblGrid>
      <w:tr w:rsidR="00F96761" w:rsidRPr="00BE15A8" w:rsidTr="008F3894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F96761" w:rsidRPr="00BE15A8" w:rsidRDefault="00F96761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96761" w:rsidRPr="00BE15A8" w:rsidTr="0042300E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F96761" w:rsidRPr="00BE15A8" w:rsidTr="00E10A16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AE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BE15A8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</w:t>
            </w: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Глафировском сельском поселении Щербиновского района</w:t>
            </w:r>
            <w:r w:rsidRPr="00BE15A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F96761" w:rsidRPr="00BE15A8" w:rsidTr="00D5648A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1" w:rsidRPr="00BE15A8" w:rsidRDefault="00F96761" w:rsidP="00AE1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сохранения и развития на территории Глафировского сельского поселения Щербиновского района физической культуры и спорта и приобщение различных слоев населения к регулярным занятиям физической культурой и спортом</w:t>
            </w:r>
          </w:p>
        </w:tc>
      </w:tr>
      <w:tr w:rsidR="00F96761" w:rsidRPr="00BE15A8" w:rsidTr="00435C6A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физической культуры и массового спорта среди различных групп населения, пропаганда физической культуры, спорта и здорового образа жизни</w:t>
            </w:r>
          </w:p>
        </w:tc>
      </w:tr>
      <w:tr w:rsidR="00F96761" w:rsidRPr="00BE15A8" w:rsidTr="0042300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Целевой показатель № 1:</w:t>
            </w:r>
          </w:p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Удельный вес населения, систематически занимающего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процентов,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F96761" w:rsidRPr="00BE15A8" w:rsidTr="0042300E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61" w:rsidRPr="00BE15A8" w:rsidRDefault="00F96761" w:rsidP="006D5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Целевой показатель № 2:</w:t>
            </w: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F96761" w:rsidRPr="00BE15A8" w:rsidRDefault="00F96761" w:rsidP="00A30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проведенных спортивно-массовых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9B3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761" w:rsidRPr="00BE15A8" w:rsidRDefault="00F96761" w:rsidP="004230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5A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</w:tbl>
    <w:p w:rsidR="00F96761" w:rsidRDefault="00F96761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</w:rPr>
      </w:pPr>
    </w:p>
    <w:p w:rsidR="00F96761" w:rsidRDefault="00F96761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</w:rPr>
      </w:pPr>
    </w:p>
    <w:p w:rsidR="00F96761" w:rsidRPr="009B3E71" w:rsidRDefault="00F96761" w:rsidP="009B3E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</w:rPr>
      </w:pPr>
    </w:p>
    <w:p w:rsidR="00F96761" w:rsidRPr="00935992" w:rsidRDefault="00F96761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F96761" w:rsidRDefault="00F96761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F96761" w:rsidRPr="004F6CD4" w:rsidRDefault="00F96761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F96761" w:rsidRPr="004F6CD4" w:rsidSect="001036DA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761" w:rsidRDefault="00F96761" w:rsidP="001036DA">
      <w:pPr>
        <w:spacing w:after="0" w:line="240" w:lineRule="auto"/>
      </w:pPr>
      <w:r>
        <w:separator/>
      </w:r>
    </w:p>
  </w:endnote>
  <w:endnote w:type="continuationSeparator" w:id="0">
    <w:p w:rsidR="00F96761" w:rsidRDefault="00F96761" w:rsidP="0010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761" w:rsidRDefault="00F96761" w:rsidP="001036DA">
      <w:pPr>
        <w:spacing w:after="0" w:line="240" w:lineRule="auto"/>
      </w:pPr>
      <w:r>
        <w:separator/>
      </w:r>
    </w:p>
  </w:footnote>
  <w:footnote w:type="continuationSeparator" w:id="0">
    <w:p w:rsidR="00F96761" w:rsidRDefault="00F96761" w:rsidP="00103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761" w:rsidRDefault="00F9676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F96761" w:rsidRDefault="00F9676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3417"/>
    <w:rsid w:val="00057476"/>
    <w:rsid w:val="001036DA"/>
    <w:rsid w:val="00192E26"/>
    <w:rsid w:val="003274AA"/>
    <w:rsid w:val="00360FAC"/>
    <w:rsid w:val="0042300E"/>
    <w:rsid w:val="004261F8"/>
    <w:rsid w:val="00435C6A"/>
    <w:rsid w:val="004F6CD4"/>
    <w:rsid w:val="005553ED"/>
    <w:rsid w:val="00565ABA"/>
    <w:rsid w:val="005740E2"/>
    <w:rsid w:val="005B601B"/>
    <w:rsid w:val="005D36F5"/>
    <w:rsid w:val="006920C6"/>
    <w:rsid w:val="006D549F"/>
    <w:rsid w:val="006D7130"/>
    <w:rsid w:val="00830CA8"/>
    <w:rsid w:val="00895FAC"/>
    <w:rsid w:val="008A4894"/>
    <w:rsid w:val="008F3894"/>
    <w:rsid w:val="00935992"/>
    <w:rsid w:val="009B3A99"/>
    <w:rsid w:val="009B3E71"/>
    <w:rsid w:val="009E5370"/>
    <w:rsid w:val="00A30300"/>
    <w:rsid w:val="00AE1BC3"/>
    <w:rsid w:val="00B33FD1"/>
    <w:rsid w:val="00BE15A8"/>
    <w:rsid w:val="00C02C30"/>
    <w:rsid w:val="00C441DE"/>
    <w:rsid w:val="00C72DAE"/>
    <w:rsid w:val="00CD044B"/>
    <w:rsid w:val="00CD6C7A"/>
    <w:rsid w:val="00D1756C"/>
    <w:rsid w:val="00D321C3"/>
    <w:rsid w:val="00D52B85"/>
    <w:rsid w:val="00D5648A"/>
    <w:rsid w:val="00E10A16"/>
    <w:rsid w:val="00E23B9F"/>
    <w:rsid w:val="00E43A66"/>
    <w:rsid w:val="00E604C4"/>
    <w:rsid w:val="00F9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36D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36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257</Words>
  <Characters>1466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15</cp:revision>
  <cp:lastPrinted>2024-12-12T07:06:00Z</cp:lastPrinted>
  <dcterms:created xsi:type="dcterms:W3CDTF">2019-08-19T13:15:00Z</dcterms:created>
  <dcterms:modified xsi:type="dcterms:W3CDTF">2024-12-13T07:40:00Z</dcterms:modified>
</cp:coreProperties>
</file>